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73" w:rsidRPr="00C8422A" w:rsidRDefault="00C8422A" w:rsidP="00C8422A">
      <w:pPr>
        <w:pStyle w:val="HouseforSale"/>
        <w:rPr>
          <w:rStyle w:val="IntenseEmphasis"/>
          <w:color w:val="FF0000"/>
        </w:rPr>
      </w:pPr>
      <w:r>
        <w:rPr>
          <w:b/>
          <w:bCs/>
          <w:i/>
          <w:iCs/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4" type="#_x0000_t71" style="position:absolute;left:0;text-align:left;margin-left:408pt;margin-top:-16.5pt;width:133.5pt;height:123.75pt;z-index:251661824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 style="mso-next-textbox:#_x0000_s1054">
              <w:txbxContent>
                <w:p w:rsidR="00C8422A" w:rsidRDefault="00C8422A">
                  <w:r>
                    <w:t>$599,000</w:t>
                  </w:r>
                </w:p>
              </w:txbxContent>
            </v:textbox>
          </v:shape>
        </w:pict>
      </w:r>
      <w:r w:rsidR="003454DF" w:rsidRPr="00C8422A">
        <w:rPr>
          <w:rStyle w:val="IntenseEmphasis"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37.5pt;margin-top:114.15pt;width:342.5pt;height:224.1pt;z-index:251654656;mso-position-horizontal-relative:page;mso-position-vertical-relative:page" filled="f" strokecolor="#930" strokeweight="4pt">
            <v:stroke linestyle="thinThick"/>
            <v:textbox style="mso-next-textbox:#_x0000_s1037">
              <w:txbxContent>
                <w:p w:rsidR="00F33B62" w:rsidRDefault="00716C2F">
                  <w:r>
                    <w:rPr>
                      <w:noProof/>
                    </w:rPr>
                    <w:drawing>
                      <wp:inline distT="0" distB="0" distL="0" distR="0">
                        <wp:extent cx="4105275" cy="2705100"/>
                        <wp:effectExtent l="19050" t="0" r="9525" b="0"/>
                        <wp:docPr id="1" name="Picture 1" descr="House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ouse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05275" cy="270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3454DF" w:rsidRPr="00C8422A">
        <w:rPr>
          <w:rStyle w:val="IntenseEmphasis"/>
          <w:color w:val="FF0000"/>
        </w:rPr>
        <w:pict>
          <v:shape id="_x0000_s1038" type="#_x0000_t202" style="position:absolute;left:0;text-align:left;margin-left:110.15pt;margin-top:347.75pt;width:393pt;height:66.75pt;z-index:251655680;mso-position-horizontal-relative:page;mso-position-vertical-relative:page" filled="f" stroked="f">
            <v:textbox style="mso-next-textbox:#_x0000_s1038">
              <w:txbxContent>
                <w:p w:rsidR="006D2F67" w:rsidRPr="00716C2F" w:rsidRDefault="000C6F0F" w:rsidP="00716C2F">
                  <w:pPr>
                    <w:pStyle w:val="Address"/>
                  </w:pPr>
                  <w:r w:rsidRPr="00716C2F">
                    <w:t>123 Brock Street</w:t>
                  </w:r>
                </w:p>
                <w:p w:rsidR="00181F64" w:rsidRPr="00C42959" w:rsidRDefault="006D2F67" w:rsidP="00716C2F">
                  <w:pPr>
                    <w:pStyle w:val="Address"/>
                  </w:pPr>
                  <w:r w:rsidRPr="00716C2F">
                    <w:t>B</w:t>
                  </w:r>
                  <w:r w:rsidR="000C6F0F" w:rsidRPr="00716C2F">
                    <w:t>ellevue</w:t>
                  </w:r>
                  <w:r w:rsidRPr="00716C2F">
                    <w:t xml:space="preserve">, </w:t>
                  </w:r>
                  <w:r w:rsidR="000C6F0F" w:rsidRPr="00716C2F">
                    <w:t>WA  605</w:t>
                  </w:r>
                  <w:r w:rsidR="00040155" w:rsidRPr="00716C2F">
                    <w:t>2</w:t>
                  </w:r>
                  <w:r w:rsidR="000C6F0F" w:rsidRPr="00716C2F">
                    <w:t>2</w:t>
                  </w:r>
                </w:p>
                <w:p w:rsidR="006D2F67" w:rsidRDefault="000C6F0F" w:rsidP="00716C2F">
                  <w:pPr>
                    <w:pStyle w:val="Address"/>
                  </w:pPr>
                  <w:r>
                    <w:t xml:space="preserve">Call </w:t>
                  </w:r>
                  <w:r w:rsidR="002B441C">
                    <w:t>Terr</w:t>
                  </w:r>
                  <w:r>
                    <w:t xml:space="preserve">y Adams – </w:t>
                  </w:r>
                  <w:r w:rsidR="005F6482">
                    <w:t>(</w:t>
                  </w:r>
                  <w:r>
                    <w:t>864</w:t>
                  </w:r>
                  <w:r w:rsidR="005F6482">
                    <w:t xml:space="preserve">) </w:t>
                  </w:r>
                  <w:r>
                    <w:t>555</w:t>
                  </w:r>
                  <w:r w:rsidR="005F6482">
                    <w:t>-</w:t>
                  </w:r>
                  <w:r>
                    <w:t>0123</w:t>
                  </w:r>
                </w:p>
              </w:txbxContent>
            </v:textbox>
            <w10:wrap anchorx="page" anchory="page"/>
          </v:shape>
        </w:pict>
      </w:r>
      <w:r w:rsidR="003454DF" w:rsidRPr="00C8422A">
        <w:rPr>
          <w:rStyle w:val="IntenseEmphasis"/>
          <w:color w:val="FF0000"/>
        </w:rPr>
        <w:pict>
          <v:rect id="_x0000_s1044" style="position:absolute;left:0;text-align:left;margin-left:-.5pt;margin-top:-21.1pt;width:468pt;height:651.15pt;z-index:-251659776" fillcolor="#f0ebdc" strokecolor="#aaa07d" strokeweight="3.5pt"/>
        </w:pict>
      </w:r>
      <w:r w:rsidR="000C6F0F" w:rsidRPr="00C8422A">
        <w:rPr>
          <w:rStyle w:val="IntenseEmphasis"/>
          <w:color w:val="FF0000"/>
        </w:rPr>
        <w:t xml:space="preserve">House </w:t>
      </w:r>
      <w:r w:rsidR="005F6482" w:rsidRPr="00C8422A">
        <w:rPr>
          <w:rStyle w:val="IntenseEmphasis"/>
          <w:color w:val="FF0000"/>
        </w:rPr>
        <w:t>for</w:t>
      </w:r>
      <w:r w:rsidR="000C6F0F" w:rsidRPr="00C8422A">
        <w:rPr>
          <w:rStyle w:val="IntenseEmphasis"/>
          <w:color w:val="FF0000"/>
        </w:rPr>
        <w:t xml:space="preserve"> Sale</w:t>
      </w:r>
    </w:p>
    <w:p w:rsidR="00D67844" w:rsidRPr="00AB402C" w:rsidRDefault="003454DF" w:rsidP="00AB402C">
      <w:pPr>
        <w:pStyle w:val="Title"/>
      </w:pPr>
      <w:r>
        <w:rPr>
          <w:noProof/>
        </w:rPr>
        <w:pict>
          <v:group id="_x0000_s1052" style="position:absolute;left:0;text-align:left;margin-left:-43pt;margin-top:321.6pt;width:551.4pt;height:315.35pt;z-index:251657728" coordorigin="580,8626" coordsize="11028,6307">
            <v:shape id="_x0000_s1028" type="#_x0000_t202" style="position:absolute;left:580;top:8626;width:3540;height:6307;mso-position-horizontal-relative:page;mso-position-vertical-relative:page" o:regroupid="2" strokecolor="#930" strokeweight="4.5pt">
              <v:stroke linestyle="thinThick"/>
              <v:textbox style="mso-next-textbox:#_x0000_s1028" inset=",10.8pt,,10.8pt">
                <w:txbxContent>
                  <w:p w:rsidR="000C6F0F" w:rsidRPr="00513696" w:rsidRDefault="000C6F0F" w:rsidP="00513696">
                    <w:pPr>
                      <w:pStyle w:val="Heading1"/>
                    </w:pPr>
                    <w:r w:rsidRPr="00AB402C">
                      <w:t>Features and Facts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Built in 1991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.47 acre lot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Brick foundation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Vaulted ceiling</w:t>
                    </w:r>
                  </w:p>
                  <w:p w:rsidR="000C6F0F" w:rsidRDefault="000C6F0F" w:rsidP="009B4FB9">
                    <w:pPr>
                      <w:pStyle w:val="Features"/>
                    </w:pPr>
                    <w:r>
                      <w:t>Open dining area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Ample closet space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Floored attic for storage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Atrium doors to deck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Tiled fireplace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Wood pile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Aluminum gutters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 xml:space="preserve">Fiberglass shingles 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 xml:space="preserve">Central heating 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 xml:space="preserve">Dishwasher and </w:t>
                    </w:r>
                    <w:r w:rsidR="005F6482">
                      <w:t>r</w:t>
                    </w:r>
                    <w:r>
                      <w:t>ange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Double pane windows</w:t>
                    </w:r>
                  </w:p>
                  <w:p w:rsidR="000C6F0F" w:rsidRDefault="005F6482" w:rsidP="000C6F0F">
                    <w:pPr>
                      <w:pStyle w:val="Features"/>
                    </w:pPr>
                    <w:r>
                      <w:t>Municipal</w:t>
                    </w:r>
                    <w:r w:rsidR="000C6F0F">
                      <w:t xml:space="preserve"> water</w:t>
                    </w:r>
                    <w:r>
                      <w:t>/</w:t>
                    </w:r>
                    <w:r w:rsidR="000C6F0F">
                      <w:t>sewer</w:t>
                    </w:r>
                  </w:p>
                </w:txbxContent>
              </v:textbox>
            </v:shape>
            <v:shape id="_x0000_s1031" type="#_x0000_t202" style="position:absolute;left:4310;top:8626;width:3540;height:6293;mso-position-horizontal-relative:page;mso-position-vertical-relative:page" o:regroupid="2" strokecolor="#930" strokeweight="4.5pt">
              <v:stroke linestyle="thinThick"/>
              <v:textbox style="mso-next-textbox:#_x0000_s1031" inset=",10.8pt">
                <w:txbxContent>
                  <w:p w:rsidR="003A0F61" w:rsidRDefault="003A0F61" w:rsidP="00E426A9">
                    <w:pPr>
                      <w:pStyle w:val="Heading1"/>
                    </w:pPr>
                  </w:p>
                  <w:p w:rsidR="004C4792" w:rsidRDefault="004C4792" w:rsidP="004C4792">
                    <w:pPr>
                      <w:pStyle w:val="Features"/>
                    </w:pPr>
                    <w:r>
                      <w:t>Convenient washer/dryer</w:t>
                    </w:r>
                  </w:p>
                  <w:p w:rsidR="008E1FBD" w:rsidRPr="008E1FBD" w:rsidRDefault="008E1FBD" w:rsidP="008E1FBD">
                    <w:pPr>
                      <w:pStyle w:val="Features"/>
                    </w:pPr>
                    <w:r w:rsidRPr="008E1FBD">
                      <w:t>Energy-efficient electric water heater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 xml:space="preserve">Deadbolts on all entrances 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Large master bedroom suite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Ceiling fans in all rooms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Built-in microwave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Disposal unit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Attached garage with door opener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Shelves in garage</w:t>
                    </w:r>
                  </w:p>
                  <w:p w:rsidR="000C6F0F" w:rsidRDefault="000C6F0F" w:rsidP="000C6F0F">
                    <w:pPr>
                      <w:pStyle w:val="Features"/>
                    </w:pPr>
                    <w:r>
                      <w:t>Quiet street</w:t>
                    </w:r>
                  </w:p>
                  <w:p w:rsidR="0059042B" w:rsidRDefault="000C6F0F" w:rsidP="0059042B">
                    <w:pPr>
                      <w:pStyle w:val="Features"/>
                    </w:pPr>
                    <w:r>
                      <w:t>Private backyard</w:t>
                    </w:r>
                  </w:p>
                  <w:p w:rsidR="005F6482" w:rsidRDefault="005F6482" w:rsidP="0059042B">
                    <w:pPr>
                      <w:pStyle w:val="Features"/>
                    </w:pPr>
                    <w:r>
                      <w:t>Separate dining room</w:t>
                    </w:r>
                  </w:p>
                  <w:p w:rsidR="0059042B" w:rsidRDefault="005F6482" w:rsidP="00B94512">
                    <w:pPr>
                      <w:pStyle w:val="Features"/>
                    </w:pPr>
                    <w:r>
                      <w:t>3 bedrooms</w:t>
                    </w:r>
                  </w:p>
                </w:txbxContent>
              </v:textbox>
            </v:shape>
            <v:shape id="_x0000_s1045" type="#_x0000_t202" style="position:absolute;left:8068;top:8626;width:3540;height:6307;mso-position-horizontal-relative:page;mso-position-vertical-relative:page" o:regroupid="2" strokecolor="#930" strokeweight="4.5pt">
              <v:stroke linestyle="thinThick"/>
              <v:textbox style="mso-next-textbox:#_x0000_s1045" inset=",10.8pt">
                <w:txbxContent>
                  <w:p w:rsidR="00D90917" w:rsidRDefault="00D90917" w:rsidP="00513696">
                    <w:pPr>
                      <w:pStyle w:val="Heading1"/>
                    </w:pPr>
                    <w:r>
                      <w:t>Room Sizes</w:t>
                    </w:r>
                  </w:p>
                  <w:p w:rsidR="00D90917" w:rsidRDefault="00D90917" w:rsidP="00D90917">
                    <w:pPr>
                      <w:pStyle w:val="Features"/>
                    </w:pPr>
                    <w:r>
                      <w:t xml:space="preserve">Family </w:t>
                    </w:r>
                    <w:r w:rsidR="005F6482">
                      <w:t>r</w:t>
                    </w:r>
                    <w:r>
                      <w:t>oom - 16’3” x 16’1”</w:t>
                    </w:r>
                  </w:p>
                  <w:p w:rsidR="004C4792" w:rsidRDefault="004C4792" w:rsidP="004C4792">
                    <w:pPr>
                      <w:pStyle w:val="Features"/>
                    </w:pPr>
                    <w:r>
                      <w:t xml:space="preserve">Dining </w:t>
                    </w:r>
                    <w:r w:rsidR="005F6482">
                      <w:t>r</w:t>
                    </w:r>
                    <w:r>
                      <w:t>oom - 12’ x 9’6”</w:t>
                    </w:r>
                  </w:p>
                  <w:p w:rsidR="008E1FBD" w:rsidRDefault="008E1FBD" w:rsidP="008E1FBD">
                    <w:pPr>
                      <w:pStyle w:val="Features"/>
                    </w:pPr>
                    <w:r>
                      <w:t>Kitchen - 9’9” x 9’5”</w:t>
                    </w:r>
                  </w:p>
                  <w:p w:rsidR="008E1FBD" w:rsidRDefault="008E1FBD" w:rsidP="008E1FBD">
                    <w:pPr>
                      <w:pStyle w:val="Features"/>
                    </w:pPr>
                    <w:r>
                      <w:t xml:space="preserve">Master </w:t>
                    </w:r>
                    <w:r w:rsidR="005F6482">
                      <w:t>b</w:t>
                    </w:r>
                    <w:r>
                      <w:t>edroom - 12’1” x 11’11”</w:t>
                    </w:r>
                  </w:p>
                  <w:p w:rsidR="008E1FBD" w:rsidRDefault="008E1FBD" w:rsidP="008E1FBD">
                    <w:pPr>
                      <w:pStyle w:val="Features"/>
                    </w:pPr>
                    <w:r>
                      <w:t>Bedroom - 12’1” x 11’11”</w:t>
                    </w:r>
                  </w:p>
                  <w:p w:rsidR="008E1FBD" w:rsidRDefault="008E1FBD" w:rsidP="008E1FBD">
                    <w:pPr>
                      <w:pStyle w:val="Features"/>
                    </w:pPr>
                    <w:r>
                      <w:t>Bedroom - 11’11” x 11’11”</w:t>
                    </w:r>
                  </w:p>
                  <w:p w:rsidR="008E1FBD" w:rsidRPr="008E1FBD" w:rsidRDefault="008E1FBD" w:rsidP="008E1FBD">
                    <w:r>
                      <w:rPr>
                        <w:b/>
                      </w:rPr>
                      <w:t>Total</w:t>
                    </w:r>
                    <w:r>
                      <w:t xml:space="preserve"> = 1293 sq. feet</w:t>
                    </w:r>
                  </w:p>
                  <w:p w:rsidR="008E1FBD" w:rsidRDefault="008E1FBD" w:rsidP="00AB402C">
                    <w:pPr>
                      <w:pStyle w:val="Heading1"/>
                    </w:pPr>
                    <w:r>
                      <w:t>Schools</w:t>
                    </w:r>
                  </w:p>
                  <w:p w:rsidR="009A392F" w:rsidRDefault="009A392F" w:rsidP="009A392F">
                    <w:pPr>
                      <w:pStyle w:val="Features"/>
                    </w:pPr>
                    <w:smartTag w:uri="urn:schemas-microsoft-com:office:smarttags" w:element="place">
                      <w:smartTag w:uri="urn:schemas-microsoft-com:office:smarttags" w:element="PlaceType">
                        <w:r>
                          <w:t>School</w:t>
                        </w:r>
                      </w:smartTag>
                      <w:r>
                        <w:t xml:space="preserve"> of </w:t>
                      </w:r>
                      <w:smartTag w:uri="urn:schemas-microsoft-com:office:smarttags" w:element="PlaceName">
                        <w:r>
                          <w:t>Fine Art</w:t>
                        </w:r>
                      </w:smartTag>
                    </w:smartTag>
                  </w:p>
                  <w:p w:rsidR="00755695" w:rsidRDefault="009A392F" w:rsidP="009A392F">
                    <w:pPr>
                      <w:pStyle w:val="Features"/>
                    </w:pPr>
                    <w:r>
                      <w:t>Graphic Design Institute</w:t>
                    </w:r>
                  </w:p>
                  <w:p w:rsidR="009A392F" w:rsidRPr="00D90917" w:rsidRDefault="009A392F" w:rsidP="00AB402C">
                    <w:pPr>
                      <w:pStyle w:val="Heading1"/>
                    </w:pPr>
                    <w:r w:rsidRPr="00D90917">
                      <w:t>Costs</w:t>
                    </w:r>
                  </w:p>
                  <w:p w:rsidR="009A392F" w:rsidRDefault="009A392F" w:rsidP="009A392F">
                    <w:pPr>
                      <w:pStyle w:val="Features"/>
                    </w:pPr>
                    <w:r>
                      <w:t xml:space="preserve">Asking </w:t>
                    </w:r>
                    <w:r w:rsidR="005F6482">
                      <w:t>p</w:t>
                    </w:r>
                    <w:r>
                      <w:t>rice: $226,500</w:t>
                    </w:r>
                  </w:p>
                  <w:p w:rsidR="009A392F" w:rsidRDefault="009A392F" w:rsidP="009A392F">
                    <w:pPr>
                      <w:pStyle w:val="Features"/>
                    </w:pPr>
                    <w:r>
                      <w:t xml:space="preserve">Property </w:t>
                    </w:r>
                    <w:r w:rsidR="005F6482">
                      <w:t>t</w:t>
                    </w:r>
                    <w:r>
                      <w:t>axes: $1,811</w:t>
                    </w:r>
                  </w:p>
                  <w:p w:rsidR="009A392F" w:rsidRDefault="009A392F" w:rsidP="009A392F">
                    <w:pPr>
                      <w:pStyle w:val="Features"/>
                    </w:pPr>
                    <w:r>
                      <w:t>Utilities: $150/mo</w:t>
                    </w:r>
                    <w:r w:rsidR="005F6482">
                      <w:t>nth</w:t>
                    </w:r>
                  </w:p>
                </w:txbxContent>
              </v:textbox>
            </v:shape>
          </v:group>
        </w:pict>
      </w:r>
      <w:r w:rsidR="001D5373">
        <w:br w:type="page"/>
      </w:r>
      <w:r>
        <w:rPr>
          <w:noProof/>
        </w:rPr>
        <w:lastRenderedPageBreak/>
        <w:pict>
          <v:shape id="_x0000_s1049" type="#_x0000_t202" style="position:absolute;left:0;text-align:left;margin-left:28.15pt;margin-top:430.95pt;width:550.35pt;height:315pt;z-index:-251656704;mso-position-horizontal-relative:page;mso-position-vertical-relative:page" strokecolor="#930" strokeweight="4.5pt">
            <v:stroke linestyle="thinThick"/>
            <v:textbox style="mso-next-textbox:#_x0000_s1049" inset=",10.8pt">
              <w:txbxContent>
                <w:p w:rsidR="001D5373" w:rsidRDefault="001D5373" w:rsidP="001D5373">
                  <w:pPr>
                    <w:pStyle w:val="Heading1"/>
                  </w:pPr>
                  <w:r>
                    <w:t>Floor plan</w:t>
                  </w:r>
                </w:p>
                <w:p w:rsidR="001D5373" w:rsidRPr="001D5373" w:rsidRDefault="00716C2F" w:rsidP="001D5373">
                  <w:r>
                    <w:rPr>
                      <w:noProof/>
                    </w:rPr>
                    <w:drawing>
                      <wp:inline distT="0" distB="0" distL="0" distR="0">
                        <wp:extent cx="4829175" cy="3181350"/>
                        <wp:effectExtent l="19050" t="0" r="9525" b="0"/>
                        <wp:docPr id="3" name="Picture 3" descr="floorpla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loorpla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29175" cy="318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0" type="#_x0000_t202" style="position:absolute;left:0;text-align:left;margin-left:99pt;margin-top:63pt;width:396pt;height:342pt;z-index:251660800;mso-position-horizontal-relative:page;mso-position-vertical-relative:page" strokecolor="#930" strokeweight="4pt">
            <v:stroke linestyle="thinThick"/>
            <v:textbox style="mso-next-textbox:#_x0000_s1050">
              <w:txbxContent>
                <w:p w:rsidR="003A1685" w:rsidRPr="003A1685" w:rsidRDefault="00E05758" w:rsidP="009B4FB9">
                  <w:pPr>
                    <w:pStyle w:val="Heading1"/>
                  </w:pPr>
                  <w:r>
                    <w:t>Location Map</w:t>
                  </w:r>
                </w:p>
                <w:p w:rsidR="001D5373" w:rsidRPr="001D5373" w:rsidRDefault="00716C2F" w:rsidP="001D5373">
                  <w:r>
                    <w:rPr>
                      <w:noProof/>
                    </w:rPr>
                    <w:drawing>
                      <wp:inline distT="0" distB="0" distL="0" distR="0">
                        <wp:extent cx="4229100" cy="345757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0" cy="3457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8" style="position:absolute;left:0;text-align:left;margin-left:-9pt;margin-top:-18pt;width:468pt;height:651.15pt;z-index:-251657728" fillcolor="#f0ebdc" strokecolor="#aaa07d" strokeweight="3.5pt"/>
        </w:pict>
      </w:r>
    </w:p>
    <w:sectPr w:rsidR="00D67844" w:rsidRPr="00AB402C" w:rsidSect="006D2F67">
      <w:headerReference w:type="default" r:id="rId10"/>
      <w:footerReference w:type="default" r:id="rId11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DDA" w:rsidRDefault="00347DDA" w:rsidP="00C8422A">
      <w:r>
        <w:separator/>
      </w:r>
    </w:p>
  </w:endnote>
  <w:endnote w:type="continuationSeparator" w:id="1">
    <w:p w:rsidR="00347DDA" w:rsidRDefault="00347DDA" w:rsidP="00C84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2A" w:rsidRDefault="00C8422A">
    <w:pPr>
      <w:pStyle w:val="Footer"/>
    </w:pPr>
    <w:r>
      <w:t>Hometown Realty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DDA" w:rsidRDefault="00347DDA" w:rsidP="00C8422A">
      <w:r>
        <w:separator/>
      </w:r>
    </w:p>
  </w:footnote>
  <w:footnote w:type="continuationSeparator" w:id="1">
    <w:p w:rsidR="00347DDA" w:rsidRDefault="00347DDA" w:rsidP="00C84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2A" w:rsidRDefault="00C8422A">
    <w:pPr>
      <w:pStyle w:val="Header"/>
    </w:pPr>
    <w:r>
      <w:t>HomeTown Realty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F9280B3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1AFA37F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7B7A60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5AAE3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4F48E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7692B73"/>
    <w:multiLevelType w:val="multilevel"/>
    <w:tmpl w:val="BB46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7109EF"/>
    <w:multiLevelType w:val="hybridMultilevel"/>
    <w:tmpl w:val="6F6E69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AD4760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50B90F51"/>
    <w:multiLevelType w:val="hybridMultilevel"/>
    <w:tmpl w:val="D92AB7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77D2ABC"/>
    <w:multiLevelType w:val="hybridMultilevel"/>
    <w:tmpl w:val="1BEEC96A"/>
    <w:lvl w:ilvl="0" w:tplc="015437B8">
      <w:start w:val="1"/>
      <w:numFmt w:val="bullet"/>
      <w:pStyle w:val="Features"/>
      <w:lvlText w:val="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54174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6C931F8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11"/>
  </w:num>
  <w:num w:numId="7">
    <w:abstractNumId w:val="7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C2F"/>
    <w:rsid w:val="000364BE"/>
    <w:rsid w:val="00040155"/>
    <w:rsid w:val="000C1134"/>
    <w:rsid w:val="000C6F0F"/>
    <w:rsid w:val="00181F64"/>
    <w:rsid w:val="001D5373"/>
    <w:rsid w:val="002B441C"/>
    <w:rsid w:val="003454DF"/>
    <w:rsid w:val="00347DDA"/>
    <w:rsid w:val="0039477B"/>
    <w:rsid w:val="003A0F61"/>
    <w:rsid w:val="003A1685"/>
    <w:rsid w:val="003A34CC"/>
    <w:rsid w:val="003B5C69"/>
    <w:rsid w:val="00450603"/>
    <w:rsid w:val="004C4792"/>
    <w:rsid w:val="004F4454"/>
    <w:rsid w:val="00513696"/>
    <w:rsid w:val="0059042B"/>
    <w:rsid w:val="005F3829"/>
    <w:rsid w:val="005F6482"/>
    <w:rsid w:val="006D2F67"/>
    <w:rsid w:val="00716C2F"/>
    <w:rsid w:val="00755695"/>
    <w:rsid w:val="00785936"/>
    <w:rsid w:val="007D40D8"/>
    <w:rsid w:val="008E1FBD"/>
    <w:rsid w:val="009017AF"/>
    <w:rsid w:val="00901978"/>
    <w:rsid w:val="009156AD"/>
    <w:rsid w:val="009A392F"/>
    <w:rsid w:val="009B4FB9"/>
    <w:rsid w:val="009B7180"/>
    <w:rsid w:val="009D1BE2"/>
    <w:rsid w:val="00A14ED8"/>
    <w:rsid w:val="00A3520C"/>
    <w:rsid w:val="00AB402C"/>
    <w:rsid w:val="00AD28D6"/>
    <w:rsid w:val="00B94512"/>
    <w:rsid w:val="00BC690F"/>
    <w:rsid w:val="00C53CE4"/>
    <w:rsid w:val="00C67D25"/>
    <w:rsid w:val="00C8422A"/>
    <w:rsid w:val="00D67844"/>
    <w:rsid w:val="00D90917"/>
    <w:rsid w:val="00DD495E"/>
    <w:rsid w:val="00DF0B39"/>
    <w:rsid w:val="00E05758"/>
    <w:rsid w:val="00E426A9"/>
    <w:rsid w:val="00E43799"/>
    <w:rsid w:val="00EF77B5"/>
    <w:rsid w:val="00F33B62"/>
    <w:rsid w:val="00F67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>
      <o:colormru v:ext="edit" colors="#900,#930,#663,#777,#f0ebdc,#aaa07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0917"/>
    <w:pPr>
      <w:jc w:val="center"/>
    </w:pPr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qFormat/>
    <w:rsid w:val="009B4FB9"/>
    <w:pPr>
      <w:spacing w:before="120" w:after="120"/>
      <w:jc w:val="left"/>
      <w:outlineLvl w:val="0"/>
    </w:pPr>
    <w:rPr>
      <w:b/>
      <w:i/>
      <w:sz w:val="28"/>
      <w:szCs w:val="28"/>
    </w:rPr>
  </w:style>
  <w:style w:type="paragraph" w:styleId="Heading2">
    <w:name w:val="heading 2"/>
    <w:basedOn w:val="Normal"/>
    <w:next w:val="Normal"/>
    <w:qFormat/>
    <w:rsid w:val="00755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81F64"/>
    <w:pPr>
      <w:outlineLvl w:val="2"/>
    </w:pPr>
    <w:rPr>
      <w:rFonts w:ascii="Arial Black" w:hAnsi="Arial Black"/>
      <w:color w:val="9933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atures">
    <w:name w:val="Features"/>
    <w:basedOn w:val="Normal"/>
    <w:rsid w:val="009B4FB9"/>
    <w:pPr>
      <w:numPr>
        <w:numId w:val="1"/>
      </w:numPr>
      <w:spacing w:before="60"/>
      <w:jc w:val="left"/>
    </w:pPr>
    <w:rPr>
      <w:rFonts w:cs="Arial"/>
      <w:spacing w:val="4"/>
      <w:sz w:val="23"/>
      <w:szCs w:val="28"/>
    </w:rPr>
  </w:style>
  <w:style w:type="paragraph" w:customStyle="1" w:styleId="ContactInfo">
    <w:name w:val="Contact Info"/>
    <w:basedOn w:val="Heading3"/>
    <w:rsid w:val="00BC690F"/>
    <w:rPr>
      <w:color w:val="auto"/>
      <w:sz w:val="40"/>
    </w:rPr>
  </w:style>
  <w:style w:type="paragraph" w:styleId="BalloonText">
    <w:name w:val="Balloon Text"/>
    <w:basedOn w:val="Normal"/>
    <w:semiHidden/>
    <w:rsid w:val="00D9091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AB402C"/>
    <w:rPr>
      <w:rFonts w:ascii="Arial Black" w:hAnsi="Arial Black"/>
      <w:color w:val="993300"/>
      <w:sz w:val="80"/>
    </w:rPr>
  </w:style>
  <w:style w:type="paragraph" w:customStyle="1" w:styleId="Address">
    <w:name w:val="Address"/>
    <w:basedOn w:val="Heading3"/>
    <w:link w:val="AddressChar"/>
    <w:qFormat/>
    <w:rsid w:val="00716C2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16C2F"/>
    <w:rPr>
      <w:rFonts w:ascii="Arial Black" w:hAnsi="Arial Black"/>
      <w:color w:val="993300"/>
      <w:sz w:val="32"/>
      <w:szCs w:val="32"/>
    </w:rPr>
  </w:style>
  <w:style w:type="character" w:customStyle="1" w:styleId="AddressChar">
    <w:name w:val="Address Char"/>
    <w:basedOn w:val="Heading3Char"/>
    <w:link w:val="Address"/>
    <w:rsid w:val="00716C2F"/>
  </w:style>
  <w:style w:type="character" w:styleId="IntenseEmphasis">
    <w:name w:val="Intense Emphasis"/>
    <w:basedOn w:val="DefaultParagraphFont"/>
    <w:uiPriority w:val="21"/>
    <w:qFormat/>
    <w:rsid w:val="00C8422A"/>
    <w:rPr>
      <w:b/>
      <w:bCs/>
      <w:i/>
      <w:iCs/>
      <w:color w:val="4F81BD" w:themeColor="accent1"/>
    </w:rPr>
  </w:style>
  <w:style w:type="paragraph" w:customStyle="1" w:styleId="HouseforSale">
    <w:name w:val="House for Sale"/>
    <w:basedOn w:val="Title"/>
    <w:link w:val="HouseforSaleChar"/>
    <w:qFormat/>
    <w:rsid w:val="00C8422A"/>
    <w:rPr>
      <w:color w:val="FF0000"/>
      <w:sz w:val="72"/>
      <w:szCs w:val="72"/>
    </w:rPr>
  </w:style>
  <w:style w:type="paragraph" w:styleId="Header">
    <w:name w:val="header"/>
    <w:basedOn w:val="Normal"/>
    <w:link w:val="HeaderChar"/>
    <w:rsid w:val="00C8422A"/>
    <w:pPr>
      <w:tabs>
        <w:tab w:val="center" w:pos="4680"/>
        <w:tab w:val="right" w:pos="9360"/>
      </w:tabs>
    </w:pPr>
  </w:style>
  <w:style w:type="character" w:customStyle="1" w:styleId="TitleChar">
    <w:name w:val="Title Char"/>
    <w:basedOn w:val="DefaultParagraphFont"/>
    <w:link w:val="Title"/>
    <w:rsid w:val="00C8422A"/>
    <w:rPr>
      <w:rFonts w:ascii="Arial Black" w:hAnsi="Arial Black"/>
      <w:color w:val="993300"/>
      <w:sz w:val="80"/>
      <w:szCs w:val="24"/>
    </w:rPr>
  </w:style>
  <w:style w:type="character" w:customStyle="1" w:styleId="HouseforSaleChar">
    <w:name w:val="House for Sale Char"/>
    <w:basedOn w:val="TitleChar"/>
    <w:link w:val="HouseforSale"/>
    <w:rsid w:val="00C8422A"/>
    <w:rPr>
      <w:color w:val="FF0000"/>
      <w:sz w:val="72"/>
      <w:szCs w:val="72"/>
    </w:rPr>
  </w:style>
  <w:style w:type="character" w:customStyle="1" w:styleId="HeaderChar">
    <w:name w:val="Header Char"/>
    <w:basedOn w:val="DefaultParagraphFont"/>
    <w:link w:val="Header"/>
    <w:rsid w:val="00C8422A"/>
    <w:rPr>
      <w:rFonts w:ascii="Garamond" w:hAnsi="Garamond"/>
      <w:sz w:val="24"/>
      <w:szCs w:val="24"/>
    </w:rPr>
  </w:style>
  <w:style w:type="paragraph" w:styleId="Footer">
    <w:name w:val="footer"/>
    <w:basedOn w:val="Normal"/>
    <w:link w:val="FooterChar"/>
    <w:rsid w:val="00C842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8422A"/>
    <w:rPr>
      <w:rFonts w:ascii="Garamond" w:hAnsi="Garamon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CSTrainer\Application%20Data\Microsoft\Templates\House%20for%20sale%20flyer%20with%20photo,%20map,%20and%20floor%20lay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for sale flyer with photo, map, and floor layout</Template>
  <TotalTime>19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JRD</dc:creator>
  <cp:keywords/>
  <dc:description/>
  <cp:lastModifiedBy>JRD</cp:lastModifiedBy>
  <cp:revision>3</cp:revision>
  <cp:lastPrinted>2005-02-07T16:44:00Z</cp:lastPrinted>
  <dcterms:created xsi:type="dcterms:W3CDTF">2008-01-20T23:01:00Z</dcterms:created>
  <dcterms:modified xsi:type="dcterms:W3CDTF">2008-01-21T00:20:00Z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TC010014361033</vt:lpwstr>
  </property>
</Properties>
</file>